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3DBFF0F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27CAE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77777777" w:rsidR="0000056A" w:rsidRDefault="0000056A" w:rsidP="002A369E">
            <w:r>
              <w:t xml:space="preserve">Postadresse for evt.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p w14:paraId="4BD1C751" w14:textId="49D85C58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98AA863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605A8D2C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53599" w14:paraId="22B27279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3C4DE3E2" w14:textId="7FF17E61" w:rsidR="00953599" w:rsidRDefault="00953599" w:rsidP="002A369E">
            <w:r>
              <w:t>Informasjon</w:t>
            </w:r>
          </w:p>
        </w:tc>
        <w:tc>
          <w:tcPr>
            <w:tcW w:w="5379" w:type="dxa"/>
          </w:tcPr>
          <w:p w14:paraId="132C39CF" w14:textId="2414B5B2" w:rsidR="00953599" w:rsidRDefault="00953599" w:rsidP="002A369E">
            <w:r w:rsidRPr="00953599">
              <w:t>Sett inn under</w:t>
            </w:r>
          </w:p>
        </w:tc>
      </w:tr>
      <w:tr w:rsidR="0000056A" w14:paraId="646A76CC" w14:textId="77777777" w:rsidTr="00953599">
        <w:tc>
          <w:tcPr>
            <w:tcW w:w="3681" w:type="dxa"/>
          </w:tcPr>
          <w:p w14:paraId="5631683A" w14:textId="7C039F64" w:rsidR="0000056A" w:rsidRDefault="0000056A" w:rsidP="002A369E">
            <w:r>
              <w:t>Bankkontonummer</w:t>
            </w:r>
          </w:p>
        </w:tc>
        <w:tc>
          <w:tcPr>
            <w:tcW w:w="5379" w:type="dxa"/>
          </w:tcPr>
          <w:p w14:paraId="40785BE7" w14:textId="77777777" w:rsidR="0000056A" w:rsidRDefault="0000056A" w:rsidP="002A369E"/>
        </w:tc>
      </w:tr>
      <w:tr w:rsidR="00953599" w14:paraId="5CF12F7C" w14:textId="77777777" w:rsidTr="00AB7583">
        <w:tc>
          <w:tcPr>
            <w:tcW w:w="3681" w:type="dxa"/>
          </w:tcPr>
          <w:p w14:paraId="635C4DB1" w14:textId="77777777" w:rsidR="00953599" w:rsidRDefault="00953599" w:rsidP="002A369E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70F0B233" w14:textId="77777777" w:rsidR="00953599" w:rsidRDefault="00953599" w:rsidP="002A369E"/>
        </w:tc>
      </w:tr>
      <w:tr w:rsidR="0000056A" w14:paraId="51C50C7B" w14:textId="77777777" w:rsidTr="00953599">
        <w:tc>
          <w:tcPr>
            <w:tcW w:w="3681" w:type="dxa"/>
          </w:tcPr>
          <w:p w14:paraId="2BB783B0" w14:textId="77777777" w:rsidR="0000056A" w:rsidRPr="00DC1AEF" w:rsidRDefault="0000056A" w:rsidP="002A369E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3A43B009" w14:textId="77777777" w:rsidR="0000056A" w:rsidRDefault="0000056A" w:rsidP="002A369E"/>
        </w:tc>
      </w:tr>
    </w:tbl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A15D" w14:textId="77777777" w:rsidR="00CE04B5" w:rsidRDefault="00CE04B5" w:rsidP="008A6B54">
      <w:pPr>
        <w:spacing w:after="0" w:line="240" w:lineRule="auto"/>
      </w:pPr>
      <w:r>
        <w:separator/>
      </w:r>
    </w:p>
  </w:endnote>
  <w:endnote w:type="continuationSeparator" w:id="0">
    <w:p w14:paraId="71210E2C" w14:textId="77777777" w:rsidR="00CE04B5" w:rsidRDefault="00CE04B5" w:rsidP="008A6B54">
      <w:pPr>
        <w:spacing w:after="0" w:line="240" w:lineRule="auto"/>
      </w:pPr>
      <w:r>
        <w:continuationSeparator/>
      </w:r>
    </w:p>
  </w:endnote>
  <w:endnote w:type="continuationNotice" w:id="1">
    <w:p w14:paraId="149796F6" w14:textId="77777777" w:rsidR="00F02944" w:rsidRDefault="00F029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2F6A04F0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01-2024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4EDC4D3C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1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E2FA7" w14:textId="77777777" w:rsidR="00CE04B5" w:rsidRDefault="00CE04B5" w:rsidP="008A6B54">
      <w:pPr>
        <w:spacing w:after="0" w:line="240" w:lineRule="auto"/>
      </w:pPr>
      <w:r>
        <w:separator/>
      </w:r>
    </w:p>
  </w:footnote>
  <w:footnote w:type="continuationSeparator" w:id="0">
    <w:p w14:paraId="1B0EC59E" w14:textId="77777777" w:rsidR="00CE04B5" w:rsidRDefault="00CE04B5" w:rsidP="008A6B54">
      <w:pPr>
        <w:spacing w:after="0" w:line="240" w:lineRule="auto"/>
      </w:pPr>
      <w:r>
        <w:continuationSeparator/>
      </w:r>
    </w:p>
  </w:footnote>
  <w:footnote w:type="continuationNotice" w:id="1">
    <w:p w14:paraId="6BD4F345" w14:textId="77777777" w:rsidR="00F02944" w:rsidRDefault="00F02944">
      <w:pPr>
        <w:spacing w:after="0" w:line="240" w:lineRule="auto"/>
      </w:pPr>
    </w:p>
  </w:footnote>
  <w:footnote w:id="2">
    <w:p w14:paraId="73282B1E" w14:textId="77777777" w:rsidR="00953599" w:rsidRDefault="00953599" w:rsidP="00C7373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2BA8C46B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0F7BE2">
      <w:rPr>
        <w:sz w:val="18"/>
        <w:szCs w:val="18"/>
      </w:rPr>
      <w:t xml:space="preserve"> </w:t>
    </w:r>
    <w:r w:rsidR="00F779B8">
      <w:rPr>
        <w:sz w:val="18"/>
        <w:szCs w:val="18"/>
      </w:rPr>
      <w:t>78045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69B0"/>
    <w:rsid w:val="000369C4"/>
    <w:rsid w:val="00061D42"/>
    <w:rsid w:val="00066FAD"/>
    <w:rsid w:val="000A622B"/>
    <w:rsid w:val="000E3D69"/>
    <w:rsid w:val="000F11A5"/>
    <w:rsid w:val="000F7732"/>
    <w:rsid w:val="000F7BE2"/>
    <w:rsid w:val="001457DD"/>
    <w:rsid w:val="00163C71"/>
    <w:rsid w:val="00170D02"/>
    <w:rsid w:val="00172E83"/>
    <w:rsid w:val="00174C26"/>
    <w:rsid w:val="001D25EB"/>
    <w:rsid w:val="00234B11"/>
    <w:rsid w:val="002A4BE2"/>
    <w:rsid w:val="002C03B4"/>
    <w:rsid w:val="002C1B36"/>
    <w:rsid w:val="002C5C80"/>
    <w:rsid w:val="002D33F1"/>
    <w:rsid w:val="002F21B1"/>
    <w:rsid w:val="00311005"/>
    <w:rsid w:val="00332AF1"/>
    <w:rsid w:val="00353697"/>
    <w:rsid w:val="003C7810"/>
    <w:rsid w:val="003D3F41"/>
    <w:rsid w:val="00400A8F"/>
    <w:rsid w:val="00402EAE"/>
    <w:rsid w:val="0040518B"/>
    <w:rsid w:val="00421342"/>
    <w:rsid w:val="00457E07"/>
    <w:rsid w:val="0047732F"/>
    <w:rsid w:val="00486A77"/>
    <w:rsid w:val="004B54E4"/>
    <w:rsid w:val="004F084A"/>
    <w:rsid w:val="00512B3B"/>
    <w:rsid w:val="00522354"/>
    <w:rsid w:val="00536112"/>
    <w:rsid w:val="00560848"/>
    <w:rsid w:val="005703FD"/>
    <w:rsid w:val="0057542D"/>
    <w:rsid w:val="005E3FC0"/>
    <w:rsid w:val="005E61C2"/>
    <w:rsid w:val="005F5862"/>
    <w:rsid w:val="00621B33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80D08"/>
    <w:rsid w:val="00884491"/>
    <w:rsid w:val="008961BF"/>
    <w:rsid w:val="008A1521"/>
    <w:rsid w:val="008A6B54"/>
    <w:rsid w:val="008F2B11"/>
    <w:rsid w:val="00907B33"/>
    <w:rsid w:val="00915230"/>
    <w:rsid w:val="00953599"/>
    <w:rsid w:val="009A3E11"/>
    <w:rsid w:val="009B4D02"/>
    <w:rsid w:val="009C7E5D"/>
    <w:rsid w:val="009F14F0"/>
    <w:rsid w:val="009F7F53"/>
    <w:rsid w:val="00A13B9A"/>
    <w:rsid w:val="00A5110E"/>
    <w:rsid w:val="00A659C6"/>
    <w:rsid w:val="00AA1652"/>
    <w:rsid w:val="00AE3BC9"/>
    <w:rsid w:val="00B254A8"/>
    <w:rsid w:val="00B30A4F"/>
    <w:rsid w:val="00B656CC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A45CB"/>
    <w:rsid w:val="00EB13E8"/>
    <w:rsid w:val="00EB3642"/>
    <w:rsid w:val="00EB5F17"/>
    <w:rsid w:val="00ED29B3"/>
    <w:rsid w:val="00F02944"/>
    <w:rsid w:val="00F139BA"/>
    <w:rsid w:val="00F141F6"/>
    <w:rsid w:val="00F22DA7"/>
    <w:rsid w:val="00F300FC"/>
    <w:rsid w:val="00F3117C"/>
    <w:rsid w:val="00F3344C"/>
    <w:rsid w:val="00F4613F"/>
    <w:rsid w:val="00F604BA"/>
    <w:rsid w:val="00F6667E"/>
    <w:rsid w:val="00F779B8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3" ma:contentTypeDescription="Opprett et nytt dokument." ma:contentTypeScope="" ma:versionID="ab27cbab12d89dbae71da2d0b946a9ee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6872d28bb74b5cb891fe47ee4dde479c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3B2D77-A768-4F8A-9421-C8FEF8EE142D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F32A06-CE95-4271-ABE2-CF5A5F8964C1}">
  <ds:schemaRefs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beaa448-81cf-483d-9546-6237366576fe"/>
    <ds:schemaRef ds:uri="http://schemas.microsoft.com/office/2006/metadata/properties"/>
    <ds:schemaRef ds:uri="8f1d99e0-f293-46a5-9b95-af9531199313"/>
    <ds:schemaRef ds:uri="8d5ac428-1ac6-4807-adeb-a9620ed400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</TotalTime>
  <Pages>1</Pages>
  <Words>110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Hege Kilen Andersen</cp:lastModifiedBy>
  <cp:revision>10</cp:revision>
  <cp:lastPrinted>2024-12-16T09:10:00Z</cp:lastPrinted>
  <dcterms:created xsi:type="dcterms:W3CDTF">2024-01-25T12:59:00Z</dcterms:created>
  <dcterms:modified xsi:type="dcterms:W3CDTF">2026-05-15T08:26:00Z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0x0101000EC67CB7B3BAFE459DD128A43F65D69D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SHICategory">
    <vt:lpwstr/>
  </property>
  <property fmtid="{D5CDD505-2E9C-101B-9397-08002B2CF9AE}" pid="10" name="SHIBusinessUnit">
    <vt:lpwstr/>
  </property>
  <property fmtid="{D5CDD505-2E9C-101B-9397-08002B2CF9AE}" pid="11" name="MediaServiceImageTags">
    <vt:lpwstr/>
  </property>
  <property fmtid="{D5CDD505-2E9C-101B-9397-08002B2CF9AE}" pid="12" name="SHIStatus">
    <vt:lpwstr>1;#I Arbeid|34345c51-8802-4013-84be-74902cea0210</vt:lpwstr>
  </property>
  <property fmtid="{D5CDD505-2E9C-101B-9397-08002B2CF9AE}" pid="13" name="lcf76f155ced4ddcb4097134ff3c332f">
    <vt:lpwstr/>
  </property>
  <property fmtid="{D5CDD505-2E9C-101B-9397-08002B2CF9AE}" pid="14" name="SHIArchiveKey">
    <vt:lpwstr/>
  </property>
  <property fmtid="{D5CDD505-2E9C-101B-9397-08002B2CF9AE}" pid="15" name="SHIBusinessFunction">
    <vt:lpwstr/>
  </property>
  <property fmtid="{D5CDD505-2E9C-101B-9397-08002B2CF9AE}" pid="16" name="SHIJournalType">
    <vt:lpwstr>15;#Inngående dokument|42514cac-0f74-42bf-92ed-148b9c46b851</vt:lpwstr>
  </property>
</Properties>
</file>